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342C9" w14:textId="77777777" w:rsidR="00C44B8B" w:rsidRPr="008660A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660A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660A4" w:rsidRPr="008660A4" w14:paraId="04B342CC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42CA" w14:textId="77777777" w:rsidR="00C44B8B" w:rsidRPr="008660A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60A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42CB" w14:textId="04327E2C" w:rsidR="00C44B8B" w:rsidRPr="008660A4" w:rsidRDefault="004E024A" w:rsidP="004346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60A4">
              <w:rPr>
                <w:b/>
                <w:sz w:val="26"/>
                <w:szCs w:val="26"/>
              </w:rPr>
              <w:t>202A_1</w:t>
            </w:r>
            <w:r w:rsidR="00434682" w:rsidRPr="008660A4">
              <w:rPr>
                <w:b/>
                <w:sz w:val="26"/>
                <w:szCs w:val="26"/>
              </w:rPr>
              <w:t>91</w:t>
            </w:r>
          </w:p>
        </w:tc>
      </w:tr>
      <w:tr w:rsidR="008660A4" w:rsidRPr="008660A4" w14:paraId="04B342C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2CD" w14:textId="77777777" w:rsidR="00A67559" w:rsidRPr="008660A4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60A4">
              <w:rPr>
                <w:b/>
                <w:sz w:val="26"/>
                <w:szCs w:val="26"/>
              </w:rPr>
              <w:t xml:space="preserve">Номер материала </w:t>
            </w:r>
            <w:r w:rsidRPr="008660A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2CE" w14:textId="77777777" w:rsidR="00A67559" w:rsidRPr="008660A4" w:rsidRDefault="003E7E9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60A4">
              <w:rPr>
                <w:b/>
                <w:sz w:val="26"/>
                <w:szCs w:val="26"/>
                <w:lang w:val="en-US"/>
              </w:rPr>
              <w:t>2019881</w:t>
            </w:r>
          </w:p>
        </w:tc>
      </w:tr>
    </w:tbl>
    <w:p w14:paraId="04B342D0" w14:textId="77777777" w:rsidR="00C44B8B" w:rsidRPr="008660A4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660A4">
        <w:rPr>
          <w:sz w:val="26"/>
          <w:szCs w:val="26"/>
        </w:rPr>
        <w:t>____________________________________</w:t>
      </w:r>
    </w:p>
    <w:p w14:paraId="04B342D1" w14:textId="77777777" w:rsidR="00C44B8B" w:rsidRPr="008660A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660A4">
        <w:rPr>
          <w:sz w:val="26"/>
          <w:szCs w:val="26"/>
        </w:rPr>
        <w:t xml:space="preserve">_____________________________________ </w:t>
      </w:r>
    </w:p>
    <w:p w14:paraId="04B342D2" w14:textId="77777777" w:rsidR="00C44B8B" w:rsidRPr="008660A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660A4">
        <w:rPr>
          <w:sz w:val="26"/>
          <w:szCs w:val="26"/>
        </w:rPr>
        <w:t>_____________________________________</w:t>
      </w:r>
    </w:p>
    <w:p w14:paraId="04B342D3" w14:textId="77777777" w:rsidR="00C44B8B" w:rsidRPr="008660A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660A4">
        <w:rPr>
          <w:sz w:val="26"/>
          <w:szCs w:val="26"/>
        </w:rPr>
        <w:tab/>
        <w:t xml:space="preserve">_______________________ /_____________ </w:t>
      </w:r>
    </w:p>
    <w:p w14:paraId="04B342D4" w14:textId="77777777" w:rsidR="00C44B8B" w:rsidRPr="008660A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660A4">
        <w:rPr>
          <w:sz w:val="26"/>
          <w:szCs w:val="26"/>
        </w:rPr>
        <w:t>“_______” ___________________ 20_____ г.</w:t>
      </w:r>
    </w:p>
    <w:p w14:paraId="04B342D5" w14:textId="77777777" w:rsidR="00C44B8B" w:rsidRPr="008660A4" w:rsidRDefault="00C44B8B" w:rsidP="00C44B8B"/>
    <w:p w14:paraId="04B342D6" w14:textId="77777777" w:rsidR="00C44B8B" w:rsidRPr="008660A4" w:rsidRDefault="00C44B8B" w:rsidP="00C44B8B"/>
    <w:p w14:paraId="04B342D7" w14:textId="77777777" w:rsidR="00C44B8B" w:rsidRPr="008660A4" w:rsidRDefault="00C44B8B" w:rsidP="00C44B8B"/>
    <w:p w14:paraId="04B342D8" w14:textId="77777777" w:rsidR="00C44B8B" w:rsidRPr="008660A4" w:rsidRDefault="00C44B8B" w:rsidP="00C44B8B">
      <w:pPr>
        <w:pStyle w:val="2"/>
        <w:numPr>
          <w:ilvl w:val="0"/>
          <w:numId w:val="0"/>
        </w:numPr>
        <w:spacing w:after="120"/>
      </w:pPr>
      <w:r w:rsidRPr="008660A4">
        <w:t>ТЕХНИЧЕСКОЕ ЗАДАНИЕ</w:t>
      </w:r>
    </w:p>
    <w:p w14:paraId="04B342D9" w14:textId="77777777" w:rsidR="00A65683" w:rsidRPr="008660A4" w:rsidRDefault="004F6968" w:rsidP="00773399">
      <w:pPr>
        <w:ind w:firstLine="0"/>
        <w:jc w:val="center"/>
        <w:rPr>
          <w:b/>
          <w:sz w:val="26"/>
          <w:szCs w:val="26"/>
        </w:rPr>
      </w:pPr>
      <w:r w:rsidRPr="008660A4">
        <w:rPr>
          <w:b/>
          <w:sz w:val="26"/>
          <w:szCs w:val="26"/>
        </w:rPr>
        <w:t xml:space="preserve">на </w:t>
      </w:r>
      <w:r w:rsidR="00612811" w:rsidRPr="008660A4">
        <w:rPr>
          <w:b/>
          <w:sz w:val="26"/>
          <w:szCs w:val="26"/>
        </w:rPr>
        <w:t xml:space="preserve">поставку </w:t>
      </w:r>
      <w:r w:rsidR="0064372C" w:rsidRPr="008660A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660A4">
        <w:rPr>
          <w:b/>
          <w:sz w:val="26"/>
          <w:szCs w:val="26"/>
        </w:rPr>
        <w:t xml:space="preserve"> </w:t>
      </w:r>
    </w:p>
    <w:p w14:paraId="04B342DA" w14:textId="754372C0" w:rsidR="00612811" w:rsidRPr="008660A4" w:rsidRDefault="00632C7A" w:rsidP="00773399">
      <w:pPr>
        <w:ind w:firstLine="0"/>
        <w:jc w:val="center"/>
        <w:rPr>
          <w:sz w:val="24"/>
          <w:szCs w:val="24"/>
        </w:rPr>
      </w:pPr>
      <w:r w:rsidRPr="008660A4">
        <w:rPr>
          <w:b/>
          <w:sz w:val="26"/>
          <w:szCs w:val="26"/>
        </w:rPr>
        <w:t>Звено промежуточное ПРР-7-1</w:t>
      </w:r>
      <w:r w:rsidR="005B1148">
        <w:rPr>
          <w:b/>
          <w:sz w:val="26"/>
          <w:szCs w:val="26"/>
        </w:rPr>
        <w:t xml:space="preserve"> (или эквивалент)</w:t>
      </w:r>
      <w:r w:rsidR="00DE24AA">
        <w:rPr>
          <w:b/>
          <w:sz w:val="26"/>
          <w:szCs w:val="26"/>
        </w:rPr>
        <w:t xml:space="preserve"> Лот № 202A</w:t>
      </w:r>
    </w:p>
    <w:p w14:paraId="04B342DB" w14:textId="77777777" w:rsidR="00020DD3" w:rsidRPr="008660A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4B342DC" w14:textId="77777777" w:rsidR="00612811" w:rsidRPr="008660A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A4">
        <w:rPr>
          <w:b/>
          <w:bCs/>
          <w:sz w:val="26"/>
          <w:szCs w:val="26"/>
        </w:rPr>
        <w:t xml:space="preserve">Технические требования к </w:t>
      </w:r>
      <w:r w:rsidR="000D4FD2" w:rsidRPr="008660A4">
        <w:rPr>
          <w:b/>
          <w:bCs/>
          <w:sz w:val="26"/>
          <w:szCs w:val="26"/>
        </w:rPr>
        <w:t>продукции</w:t>
      </w:r>
      <w:r w:rsidRPr="008660A4">
        <w:rPr>
          <w:b/>
          <w:bCs/>
          <w:sz w:val="26"/>
          <w:szCs w:val="26"/>
        </w:rPr>
        <w:t>.</w:t>
      </w:r>
    </w:p>
    <w:p w14:paraId="04B342DD" w14:textId="77777777" w:rsidR="004F4E9E" w:rsidRPr="008660A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Технические требования, характеристики </w:t>
      </w:r>
      <w:r w:rsidR="00770408" w:rsidRPr="008660A4">
        <w:rPr>
          <w:sz w:val="24"/>
          <w:szCs w:val="24"/>
        </w:rPr>
        <w:t>линейной арматуры и гасителей вибрации</w:t>
      </w:r>
      <w:r w:rsidR="004F4E9E" w:rsidRPr="008660A4">
        <w:rPr>
          <w:sz w:val="24"/>
          <w:szCs w:val="24"/>
        </w:rPr>
        <w:t xml:space="preserve"> должны соответствовать параметрам </w:t>
      </w:r>
      <w:r w:rsidR="00CB0B6A" w:rsidRPr="008660A4">
        <w:rPr>
          <w:sz w:val="24"/>
          <w:szCs w:val="24"/>
        </w:rPr>
        <w:t xml:space="preserve">ТУ 3449-109-00111120-95 </w:t>
      </w:r>
      <w:r w:rsidR="001015BA" w:rsidRPr="008660A4">
        <w:rPr>
          <w:sz w:val="24"/>
          <w:szCs w:val="24"/>
        </w:rPr>
        <w:t>«</w:t>
      </w:r>
      <w:r w:rsidR="00CB0B6A" w:rsidRPr="008660A4">
        <w:rPr>
          <w:sz w:val="24"/>
          <w:szCs w:val="24"/>
        </w:rPr>
        <w:t>Звенья промежуточные</w:t>
      </w:r>
      <w:r w:rsidR="001015BA" w:rsidRPr="008660A4">
        <w:rPr>
          <w:sz w:val="24"/>
          <w:szCs w:val="24"/>
        </w:rPr>
        <w:t>»</w:t>
      </w:r>
      <w:r w:rsidR="00CB0B6A" w:rsidRPr="008660A4">
        <w:rPr>
          <w:sz w:val="24"/>
          <w:szCs w:val="24"/>
        </w:rPr>
        <w:t>.</w:t>
      </w:r>
    </w:p>
    <w:p w14:paraId="04B342DE" w14:textId="77777777" w:rsidR="001015BA" w:rsidRPr="008660A4" w:rsidRDefault="001015BA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4B342DF" w14:textId="19372E27" w:rsidR="001015BA" w:rsidRPr="008660A4" w:rsidRDefault="00632C7A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660A4">
        <w:rPr>
          <w:noProof/>
          <w:sz w:val="24"/>
          <w:szCs w:val="24"/>
        </w:rPr>
        <w:drawing>
          <wp:inline distT="0" distB="0" distL="0" distR="0" wp14:anchorId="6975FBCF" wp14:editId="239F396B">
            <wp:extent cx="6134100" cy="2038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342E0" w14:textId="77777777" w:rsidR="001015BA" w:rsidRPr="008660A4" w:rsidRDefault="001015BA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6912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850"/>
        <w:gridCol w:w="709"/>
        <w:gridCol w:w="708"/>
        <w:gridCol w:w="709"/>
        <w:gridCol w:w="1134"/>
        <w:gridCol w:w="709"/>
      </w:tblGrid>
      <w:tr w:rsidR="008660A4" w:rsidRPr="008660A4" w14:paraId="04B342ED" w14:textId="77777777" w:rsidTr="00632C7A">
        <w:trPr>
          <w:jc w:val="center"/>
        </w:trPr>
        <w:tc>
          <w:tcPr>
            <w:tcW w:w="1384" w:type="dxa"/>
          </w:tcPr>
          <w:p w14:paraId="04B342E1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Марка звена</w:t>
            </w:r>
          </w:p>
        </w:tc>
        <w:tc>
          <w:tcPr>
            <w:tcW w:w="709" w:type="dxa"/>
            <w:vAlign w:val="center"/>
          </w:tcPr>
          <w:p w14:paraId="04B342E2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Размер b, мм</w:t>
            </w:r>
          </w:p>
        </w:tc>
        <w:tc>
          <w:tcPr>
            <w:tcW w:w="850" w:type="dxa"/>
            <w:vAlign w:val="center"/>
          </w:tcPr>
          <w:p w14:paraId="04B342E3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Размер B, мм:</w:t>
            </w:r>
          </w:p>
        </w:tc>
        <w:tc>
          <w:tcPr>
            <w:tcW w:w="709" w:type="dxa"/>
            <w:vAlign w:val="center"/>
          </w:tcPr>
          <w:p w14:paraId="04B342E5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Размер d, мм</w:t>
            </w:r>
          </w:p>
        </w:tc>
        <w:tc>
          <w:tcPr>
            <w:tcW w:w="708" w:type="dxa"/>
            <w:vAlign w:val="center"/>
          </w:tcPr>
          <w:p w14:paraId="04B342E6" w14:textId="77777777" w:rsidR="00632C7A" w:rsidRPr="008660A4" w:rsidRDefault="00632C7A" w:rsidP="00A37B10">
            <w:pPr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Размер D, мм</w:t>
            </w:r>
          </w:p>
        </w:tc>
        <w:tc>
          <w:tcPr>
            <w:tcW w:w="709" w:type="dxa"/>
            <w:vAlign w:val="center"/>
          </w:tcPr>
          <w:p w14:paraId="04B342E8" w14:textId="2E6A7279" w:rsidR="00632C7A" w:rsidRPr="008660A4" w:rsidRDefault="00632C7A" w:rsidP="00632C7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Размер L, мм</w:t>
            </w:r>
          </w:p>
        </w:tc>
        <w:tc>
          <w:tcPr>
            <w:tcW w:w="1134" w:type="dxa"/>
          </w:tcPr>
          <w:p w14:paraId="04B342EB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709" w:type="dxa"/>
          </w:tcPr>
          <w:p w14:paraId="04B342EC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Масса, кг</w:t>
            </w:r>
          </w:p>
        </w:tc>
      </w:tr>
      <w:tr w:rsidR="00632C7A" w:rsidRPr="008660A4" w14:paraId="04B342FA" w14:textId="77777777" w:rsidTr="00632C7A">
        <w:trPr>
          <w:jc w:val="center"/>
        </w:trPr>
        <w:tc>
          <w:tcPr>
            <w:tcW w:w="1384" w:type="dxa"/>
          </w:tcPr>
          <w:p w14:paraId="04B342EE" w14:textId="77777777" w:rsidR="00632C7A" w:rsidRPr="008660A4" w:rsidRDefault="00632C7A" w:rsidP="005E399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ПРР-7-1</w:t>
            </w:r>
          </w:p>
        </w:tc>
        <w:tc>
          <w:tcPr>
            <w:tcW w:w="709" w:type="dxa"/>
            <w:vAlign w:val="center"/>
          </w:tcPr>
          <w:p w14:paraId="04B342EF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14:paraId="04B342F0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14:paraId="04B342F2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  <w:vAlign w:val="center"/>
          </w:tcPr>
          <w:p w14:paraId="04B342F3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14:paraId="04B342F5" w14:textId="219D751D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490</w:t>
            </w:r>
          </w:p>
        </w:tc>
        <w:tc>
          <w:tcPr>
            <w:tcW w:w="1134" w:type="dxa"/>
          </w:tcPr>
          <w:p w14:paraId="04B342F8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14:paraId="04B342F9" w14:textId="77777777" w:rsidR="00632C7A" w:rsidRPr="008660A4" w:rsidRDefault="00632C7A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>2,08</w:t>
            </w:r>
          </w:p>
        </w:tc>
      </w:tr>
    </w:tbl>
    <w:p w14:paraId="04B342FB" w14:textId="77777777" w:rsidR="001015BA" w:rsidRPr="008660A4" w:rsidRDefault="001015BA" w:rsidP="001015B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8660A4" w:rsidRPr="008660A4" w14:paraId="04B342FD" w14:textId="77777777" w:rsidTr="001015B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B342FC" w14:textId="77777777" w:rsidR="001015BA" w:rsidRPr="008660A4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015BA" w:rsidRPr="008660A4" w14:paraId="04B342FF" w14:textId="77777777" w:rsidTr="001015B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B342FE" w14:textId="77777777" w:rsidR="001015BA" w:rsidRPr="008660A4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04B34300" w14:textId="77777777" w:rsidR="001015BA" w:rsidRPr="008660A4" w:rsidRDefault="001015BA" w:rsidP="001015B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97"/>
      </w:tblGrid>
      <w:tr w:rsidR="008660A4" w:rsidRPr="008660A4" w14:paraId="04B34302" w14:textId="77777777" w:rsidTr="001015BA">
        <w:trPr>
          <w:tblCellSpacing w:w="7" w:type="dxa"/>
        </w:trPr>
        <w:tc>
          <w:tcPr>
            <w:tcW w:w="0" w:type="auto"/>
            <w:vAlign w:val="center"/>
            <w:hideMark/>
          </w:tcPr>
          <w:p w14:paraId="04B34301" w14:textId="77777777" w:rsidR="001015BA" w:rsidRPr="008660A4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  <w:r w:rsidRPr="008660A4">
              <w:rPr>
                <w:sz w:val="24"/>
                <w:szCs w:val="24"/>
              </w:rPr>
              <w:t xml:space="preserve">  </w:t>
            </w:r>
          </w:p>
        </w:tc>
      </w:tr>
    </w:tbl>
    <w:p w14:paraId="04B34303" w14:textId="77777777" w:rsidR="00612811" w:rsidRPr="008660A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A4">
        <w:rPr>
          <w:b/>
          <w:bCs/>
          <w:sz w:val="26"/>
          <w:szCs w:val="26"/>
        </w:rPr>
        <w:t>Общие требования.</w:t>
      </w:r>
      <w:r w:rsidR="00E00392" w:rsidRPr="008660A4">
        <w:rPr>
          <w:b/>
          <w:bCs/>
          <w:sz w:val="26"/>
          <w:szCs w:val="26"/>
        </w:rPr>
        <w:t xml:space="preserve"> </w:t>
      </w:r>
    </w:p>
    <w:p w14:paraId="04B34304" w14:textId="77777777" w:rsidR="00F64720" w:rsidRPr="008660A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660A4">
        <w:rPr>
          <w:sz w:val="24"/>
          <w:szCs w:val="24"/>
        </w:rPr>
        <w:t>2.1.</w:t>
      </w:r>
      <w:r w:rsidR="00612811" w:rsidRPr="008660A4">
        <w:rPr>
          <w:sz w:val="24"/>
          <w:szCs w:val="24"/>
        </w:rPr>
        <w:t xml:space="preserve"> </w:t>
      </w:r>
      <w:r w:rsidR="00F64720" w:rsidRPr="008660A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4B34305" w14:textId="77777777" w:rsidR="00730D59" w:rsidRPr="008660A4" w:rsidRDefault="00730D59" w:rsidP="00730D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продукция должна быть новой, ранее не использованной;</w:t>
      </w:r>
    </w:p>
    <w:p w14:paraId="04B34306" w14:textId="77777777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4B34307" w14:textId="77777777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4B34309" w14:textId="11F71138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4A2911" w:rsidRPr="008660A4">
        <w:rPr>
          <w:sz w:val="24"/>
          <w:szCs w:val="24"/>
        </w:rPr>
        <w:t>ПАО</w:t>
      </w:r>
      <w:r w:rsidRPr="008660A4">
        <w:rPr>
          <w:sz w:val="24"/>
          <w:szCs w:val="24"/>
        </w:rPr>
        <w:t xml:space="preserve"> «</w:t>
      </w:r>
      <w:r w:rsidR="006104AE">
        <w:rPr>
          <w:sz w:val="24"/>
          <w:szCs w:val="24"/>
        </w:rPr>
        <w:t>Россети Центр</w:t>
      </w:r>
      <w:r w:rsidRPr="008660A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B3430A" w14:textId="4804D8B7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A2911" w:rsidRPr="008660A4">
        <w:rPr>
          <w:sz w:val="24"/>
          <w:szCs w:val="24"/>
        </w:rPr>
        <w:t>ПАО</w:t>
      </w:r>
      <w:r w:rsidRPr="008660A4">
        <w:rPr>
          <w:sz w:val="24"/>
          <w:szCs w:val="24"/>
        </w:rPr>
        <w:t xml:space="preserve"> «</w:t>
      </w:r>
      <w:r w:rsidR="006104AE">
        <w:rPr>
          <w:sz w:val="24"/>
          <w:szCs w:val="24"/>
        </w:rPr>
        <w:t>Россети Центр</w:t>
      </w:r>
      <w:r w:rsidRPr="008660A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4B3430B" w14:textId="41CF53E2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A2911" w:rsidRPr="008660A4">
        <w:rPr>
          <w:sz w:val="24"/>
          <w:szCs w:val="24"/>
        </w:rPr>
        <w:t>ПАО</w:t>
      </w:r>
      <w:r w:rsidRPr="008660A4">
        <w:rPr>
          <w:sz w:val="24"/>
          <w:szCs w:val="24"/>
        </w:rPr>
        <w:t xml:space="preserve"> «Россети»;</w:t>
      </w:r>
    </w:p>
    <w:p w14:paraId="04B3430C" w14:textId="13FDCE3E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A2911" w:rsidRPr="008660A4">
        <w:rPr>
          <w:sz w:val="24"/>
          <w:szCs w:val="24"/>
        </w:rPr>
        <w:t>ПАО</w:t>
      </w:r>
      <w:r w:rsidRPr="008660A4">
        <w:rPr>
          <w:sz w:val="24"/>
          <w:szCs w:val="24"/>
        </w:rPr>
        <w:t xml:space="preserve"> «</w:t>
      </w:r>
      <w:r w:rsidR="002479A2" w:rsidRPr="008660A4">
        <w:rPr>
          <w:sz w:val="24"/>
          <w:szCs w:val="24"/>
        </w:rPr>
        <w:t>Россети</w:t>
      </w:r>
      <w:r w:rsidRPr="008660A4">
        <w:rPr>
          <w:sz w:val="24"/>
          <w:szCs w:val="24"/>
        </w:rPr>
        <w:t>»;</w:t>
      </w:r>
    </w:p>
    <w:p w14:paraId="04B3430D" w14:textId="3CDC5511" w:rsidR="00F64720" w:rsidRPr="008660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0000E" w:rsidRPr="008660A4">
        <w:rPr>
          <w:sz w:val="24"/>
          <w:szCs w:val="24"/>
        </w:rPr>
        <w:t>продукции</w:t>
      </w:r>
      <w:r w:rsidRPr="008660A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4B3430E" w14:textId="77777777" w:rsidR="00FB7AEF" w:rsidRPr="008660A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660A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8660A4">
        <w:rPr>
          <w:sz w:val="24"/>
          <w:szCs w:val="24"/>
        </w:rPr>
        <w:t>.</w:t>
      </w:r>
      <w:r w:rsidR="00F66FC0" w:rsidRPr="008660A4">
        <w:rPr>
          <w:sz w:val="24"/>
          <w:szCs w:val="24"/>
        </w:rPr>
        <w:t xml:space="preserve"> </w:t>
      </w:r>
    </w:p>
    <w:p w14:paraId="04B3430F" w14:textId="6302C0FA" w:rsidR="00DE0C6D" w:rsidRPr="008660A4" w:rsidRDefault="00843900" w:rsidP="005075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660A4">
        <w:rPr>
          <w:sz w:val="24"/>
          <w:szCs w:val="24"/>
        </w:rPr>
        <w:tab/>
      </w:r>
      <w:r w:rsidRPr="008660A4">
        <w:rPr>
          <w:sz w:val="24"/>
          <w:szCs w:val="24"/>
        </w:rPr>
        <w:tab/>
        <w:t xml:space="preserve">2.2. </w:t>
      </w:r>
      <w:r w:rsidR="00F62A3D">
        <w:rPr>
          <w:sz w:val="24"/>
          <w:szCs w:val="24"/>
        </w:rPr>
        <w:t>Победитель закупки</w:t>
      </w:r>
      <w:r w:rsidR="00F64720" w:rsidRPr="008660A4">
        <w:rPr>
          <w:sz w:val="24"/>
          <w:szCs w:val="24"/>
        </w:rPr>
        <w:t xml:space="preserve"> на право заключения </w:t>
      </w:r>
      <w:r w:rsidR="008A201C">
        <w:rPr>
          <w:sz w:val="24"/>
          <w:szCs w:val="24"/>
        </w:rPr>
        <w:t>договора на поставку заявленной номенклатуры</w:t>
      </w:r>
      <w:r w:rsidR="00F64720" w:rsidRPr="008660A4">
        <w:rPr>
          <w:sz w:val="24"/>
          <w:szCs w:val="24"/>
        </w:rPr>
        <w:t xml:space="preserve"> для нужд </w:t>
      </w:r>
      <w:r w:rsidR="004A2911" w:rsidRPr="008660A4">
        <w:rPr>
          <w:sz w:val="24"/>
          <w:szCs w:val="24"/>
        </w:rPr>
        <w:t>ПАО</w:t>
      </w:r>
      <w:r w:rsidR="00F64720" w:rsidRPr="008660A4">
        <w:rPr>
          <w:sz w:val="24"/>
          <w:szCs w:val="24"/>
        </w:rPr>
        <w:t xml:space="preserve"> «</w:t>
      </w:r>
      <w:r w:rsidR="006104AE">
        <w:rPr>
          <w:sz w:val="24"/>
          <w:szCs w:val="24"/>
        </w:rPr>
        <w:t>Россети Центр</w:t>
      </w:r>
      <w:r w:rsidR="00F64720" w:rsidRPr="008660A4">
        <w:rPr>
          <w:sz w:val="24"/>
          <w:szCs w:val="24"/>
        </w:rPr>
        <w:t xml:space="preserve">» обязан предоставить </w:t>
      </w:r>
      <w:r w:rsidR="00B66EFA">
        <w:rPr>
          <w:sz w:val="24"/>
          <w:szCs w:val="24"/>
        </w:rPr>
        <w:t>при поставке товара</w:t>
      </w:r>
      <w:r w:rsidR="00F64720" w:rsidRPr="008660A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B3FD3">
        <w:rPr>
          <w:sz w:val="24"/>
          <w:szCs w:val="24"/>
        </w:rPr>
        <w:t>Данные документы должны подтверждать</w:t>
      </w:r>
      <w:r w:rsidR="00F64720" w:rsidRPr="008660A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660A4">
        <w:rPr>
          <w:sz w:val="24"/>
          <w:szCs w:val="24"/>
        </w:rPr>
        <w:t>.</w:t>
      </w:r>
    </w:p>
    <w:p w14:paraId="04B34310" w14:textId="77777777" w:rsidR="001C72DB" w:rsidRPr="008660A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2.3. </w:t>
      </w:r>
      <w:r w:rsidR="001C72DB" w:rsidRPr="008660A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660A4">
        <w:rPr>
          <w:sz w:val="24"/>
          <w:szCs w:val="24"/>
        </w:rPr>
        <w:t>установок» (ПУЭ) (7-е издание) и</w:t>
      </w:r>
      <w:r w:rsidR="001C72DB" w:rsidRPr="008660A4">
        <w:rPr>
          <w:sz w:val="24"/>
          <w:szCs w:val="24"/>
        </w:rPr>
        <w:t xml:space="preserve"> требованиям</w:t>
      </w:r>
      <w:r w:rsidR="00817119" w:rsidRPr="008660A4">
        <w:rPr>
          <w:sz w:val="24"/>
          <w:szCs w:val="24"/>
        </w:rPr>
        <w:t>:</w:t>
      </w:r>
      <w:r w:rsidR="001C72DB" w:rsidRPr="008660A4">
        <w:rPr>
          <w:sz w:val="24"/>
          <w:szCs w:val="24"/>
        </w:rPr>
        <w:t xml:space="preserve"> </w:t>
      </w:r>
    </w:p>
    <w:p w14:paraId="04B34311" w14:textId="77777777" w:rsidR="00F612AC" w:rsidRPr="008660A4" w:rsidRDefault="00CB0B6A" w:rsidP="00CB0B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660A4">
        <w:rPr>
          <w:sz w:val="24"/>
          <w:szCs w:val="24"/>
          <w:lang w:val="en-US"/>
        </w:rPr>
        <w:t xml:space="preserve">ТУ 3449-109-00111120-95 </w:t>
      </w:r>
      <w:r w:rsidR="001015BA" w:rsidRPr="008660A4">
        <w:rPr>
          <w:sz w:val="24"/>
          <w:szCs w:val="24"/>
        </w:rPr>
        <w:t>«</w:t>
      </w:r>
      <w:r w:rsidRPr="008660A4">
        <w:rPr>
          <w:sz w:val="24"/>
          <w:szCs w:val="24"/>
          <w:lang w:val="en-US"/>
        </w:rPr>
        <w:t>Звенья промежуточные</w:t>
      </w:r>
      <w:r w:rsidR="001015BA" w:rsidRPr="008660A4">
        <w:rPr>
          <w:sz w:val="24"/>
          <w:szCs w:val="24"/>
        </w:rPr>
        <w:t>»</w:t>
      </w:r>
      <w:r w:rsidR="00A67559" w:rsidRPr="008660A4">
        <w:rPr>
          <w:sz w:val="24"/>
          <w:szCs w:val="24"/>
        </w:rPr>
        <w:t>;</w:t>
      </w:r>
    </w:p>
    <w:p w14:paraId="04B34312" w14:textId="77777777" w:rsidR="00A67559" w:rsidRPr="008660A4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3F46A42" w14:textId="77777777" w:rsidR="00F61738" w:rsidRPr="008660A4" w:rsidRDefault="00843900" w:rsidP="00F6173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660A4">
        <w:rPr>
          <w:sz w:val="24"/>
          <w:szCs w:val="24"/>
        </w:rPr>
        <w:t xml:space="preserve">2.4. </w:t>
      </w:r>
      <w:r w:rsidR="00F61738" w:rsidRPr="008660A4">
        <w:rPr>
          <w:sz w:val="24"/>
          <w:szCs w:val="24"/>
        </w:rPr>
        <w:t>Упаковка, транспортирование, условия и сроки хранения.</w:t>
      </w:r>
    </w:p>
    <w:p w14:paraId="029D56BF" w14:textId="77777777" w:rsidR="00F61738" w:rsidRPr="008660A4" w:rsidRDefault="00F61738" w:rsidP="00F61738">
      <w:pPr>
        <w:spacing w:line="276" w:lineRule="auto"/>
        <w:ind w:firstLine="709"/>
        <w:rPr>
          <w:sz w:val="24"/>
          <w:szCs w:val="24"/>
        </w:rPr>
      </w:pPr>
      <w:r w:rsidRPr="008660A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9159F19" w14:textId="77777777" w:rsidR="00F61738" w:rsidRPr="008660A4" w:rsidRDefault="00F61738" w:rsidP="00F61738">
      <w:pPr>
        <w:spacing w:line="276" w:lineRule="auto"/>
        <w:ind w:firstLine="709"/>
        <w:rPr>
          <w:sz w:val="24"/>
          <w:szCs w:val="24"/>
        </w:rPr>
      </w:pPr>
      <w:r w:rsidRPr="008660A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D856762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1DC21A0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502B6E3" w14:textId="77777777" w:rsidR="00F61738" w:rsidRPr="008660A4" w:rsidRDefault="00F61738" w:rsidP="00F6173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660A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42F126A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CE21EF0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9C99A08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626EB44" w14:textId="77777777" w:rsidR="00F61738" w:rsidRPr="008660A4" w:rsidRDefault="00F61738" w:rsidP="00F617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A4">
        <w:rPr>
          <w:b/>
          <w:bCs/>
          <w:sz w:val="26"/>
          <w:szCs w:val="26"/>
        </w:rPr>
        <w:t>Гарантийные обязательства.</w:t>
      </w:r>
    </w:p>
    <w:p w14:paraId="0E1C58B0" w14:textId="4B12EC3A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Гарантия на поставляемую продукцию должна рас</w:t>
      </w:r>
      <w:r w:rsidR="008660A4">
        <w:rPr>
          <w:sz w:val="24"/>
          <w:szCs w:val="24"/>
        </w:rPr>
        <w:t>пространяться не менее чем на 60</w:t>
      </w:r>
      <w:r w:rsidRPr="008660A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660A4">
        <w:rPr>
          <w:szCs w:val="24"/>
        </w:rPr>
        <w:t>л</w:t>
      </w:r>
      <w:r w:rsidRPr="008660A4">
        <w:rPr>
          <w:sz w:val="24"/>
          <w:szCs w:val="24"/>
        </w:rPr>
        <w:t>инейн</w:t>
      </w:r>
      <w:r w:rsidRPr="008660A4">
        <w:rPr>
          <w:szCs w:val="24"/>
        </w:rPr>
        <w:t xml:space="preserve">ой </w:t>
      </w:r>
      <w:r w:rsidRPr="008660A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0830843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E0F89C" w14:textId="77777777" w:rsidR="00F61738" w:rsidRPr="008660A4" w:rsidRDefault="00F61738" w:rsidP="00F617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660A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AAE65B1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F801C3B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C7D09C" w14:textId="77777777" w:rsidR="00F61738" w:rsidRPr="008660A4" w:rsidRDefault="00F61738" w:rsidP="00F617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60A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9ACDF4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9DC0F50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- паспорт по нормативной документации, утвержденной в установленном порядке;</w:t>
      </w:r>
    </w:p>
    <w:p w14:paraId="6A444BB3" w14:textId="77777777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18F17C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CF50B9F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FCBA9FA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344C625" w14:textId="77777777" w:rsidR="00F61738" w:rsidRPr="008660A4" w:rsidRDefault="00F61738" w:rsidP="00F617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072499E" w14:textId="77777777" w:rsidR="00F61738" w:rsidRPr="008660A4" w:rsidRDefault="00F61738" w:rsidP="00F617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B7EF384" w14:textId="77777777" w:rsidR="00F61738" w:rsidRPr="008660A4" w:rsidRDefault="00F61738" w:rsidP="00F617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050BC83" w14:textId="77777777" w:rsidR="00F61738" w:rsidRPr="008660A4" w:rsidRDefault="00F61738" w:rsidP="00F6173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660A4">
        <w:rPr>
          <w:b/>
          <w:bCs/>
          <w:sz w:val="26"/>
          <w:szCs w:val="26"/>
        </w:rPr>
        <w:t>Правила приемки продукции.</w:t>
      </w:r>
    </w:p>
    <w:p w14:paraId="545CB1D9" w14:textId="37192879" w:rsidR="00F61738" w:rsidRPr="008660A4" w:rsidRDefault="00F61738" w:rsidP="00F617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60A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104AE">
        <w:rPr>
          <w:szCs w:val="24"/>
        </w:rPr>
        <w:t>Россети Центр</w:t>
      </w:r>
      <w:r w:rsidRPr="008660A4">
        <w:rPr>
          <w:szCs w:val="24"/>
        </w:rPr>
        <w:t>» и ответственными представителями Поставщика при получении их на склад.</w:t>
      </w:r>
    </w:p>
    <w:p w14:paraId="031FBDE2" w14:textId="77777777" w:rsidR="00F61738" w:rsidRPr="008660A4" w:rsidRDefault="00F61738" w:rsidP="00F617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660A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C437BA" w14:textId="77777777" w:rsidR="00F61738" w:rsidRPr="008660A4" w:rsidRDefault="00F61738" w:rsidP="00F61738">
      <w:pPr>
        <w:rPr>
          <w:sz w:val="26"/>
          <w:szCs w:val="26"/>
        </w:rPr>
      </w:pPr>
    </w:p>
    <w:p w14:paraId="499AD65B" w14:textId="77777777" w:rsidR="00F61738" w:rsidRPr="008660A4" w:rsidRDefault="00F61738" w:rsidP="00F61738">
      <w:pPr>
        <w:rPr>
          <w:sz w:val="26"/>
          <w:szCs w:val="26"/>
        </w:rPr>
      </w:pPr>
    </w:p>
    <w:p w14:paraId="541E2E4F" w14:textId="77777777" w:rsidR="00F61738" w:rsidRPr="008660A4" w:rsidRDefault="00F61738" w:rsidP="00F61738">
      <w:pPr>
        <w:ind w:firstLine="0"/>
        <w:rPr>
          <w:sz w:val="26"/>
          <w:szCs w:val="26"/>
        </w:rPr>
      </w:pPr>
      <w:r w:rsidRPr="008660A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4E370F5" w14:textId="77777777" w:rsidR="00F61738" w:rsidRPr="008660A4" w:rsidRDefault="00F61738" w:rsidP="00F61738">
      <w:pPr>
        <w:ind w:firstLine="0"/>
        <w:rPr>
          <w:sz w:val="22"/>
          <w:szCs w:val="22"/>
        </w:rPr>
      </w:pPr>
      <w:r w:rsidRPr="008660A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4B34332" w14:textId="1D5228D0" w:rsidR="008F73A3" w:rsidRPr="008660A4" w:rsidRDefault="008F73A3" w:rsidP="00F6173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04B34333" w14:textId="77777777" w:rsidR="008A5CA5" w:rsidRPr="008660A4" w:rsidRDefault="008A5CA5" w:rsidP="008F73A3">
      <w:pPr>
        <w:ind w:firstLine="0"/>
        <w:rPr>
          <w:sz w:val="26"/>
          <w:szCs w:val="26"/>
        </w:rPr>
      </w:pPr>
    </w:p>
    <w:sectPr w:rsidR="008A5CA5" w:rsidRPr="008660A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EAC3B" w14:textId="77777777" w:rsidR="004266E5" w:rsidRDefault="004266E5">
      <w:r>
        <w:separator/>
      </w:r>
    </w:p>
  </w:endnote>
  <w:endnote w:type="continuationSeparator" w:id="0">
    <w:p w14:paraId="1D35B476" w14:textId="77777777" w:rsidR="004266E5" w:rsidRDefault="00426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A3AA1" w14:textId="77777777" w:rsidR="004266E5" w:rsidRDefault="004266E5">
      <w:r>
        <w:separator/>
      </w:r>
    </w:p>
  </w:footnote>
  <w:footnote w:type="continuationSeparator" w:id="0">
    <w:p w14:paraId="6BA8E23F" w14:textId="77777777" w:rsidR="004266E5" w:rsidRDefault="00426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3433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4B343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3F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00E"/>
    <w:rsid w:val="00101290"/>
    <w:rsid w:val="001015BA"/>
    <w:rsid w:val="00101DD6"/>
    <w:rsid w:val="001041B7"/>
    <w:rsid w:val="00104E1F"/>
    <w:rsid w:val="00106130"/>
    <w:rsid w:val="00106731"/>
    <w:rsid w:val="00107271"/>
    <w:rsid w:val="0011379C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0C5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9A2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E7E98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6E5"/>
    <w:rsid w:val="00426C7D"/>
    <w:rsid w:val="004272B5"/>
    <w:rsid w:val="00430179"/>
    <w:rsid w:val="00431951"/>
    <w:rsid w:val="0043338D"/>
    <w:rsid w:val="0043468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291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4F7C"/>
    <w:rsid w:val="004D55BC"/>
    <w:rsid w:val="004D579C"/>
    <w:rsid w:val="004E024A"/>
    <w:rsid w:val="004E0944"/>
    <w:rsid w:val="004E144D"/>
    <w:rsid w:val="004E1C6C"/>
    <w:rsid w:val="004E4196"/>
    <w:rsid w:val="004E474C"/>
    <w:rsid w:val="004E61E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4B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05D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148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92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35B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4A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2C7A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0D59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00D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26D1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986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0A4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01C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68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EFA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B6A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4AA"/>
    <w:rsid w:val="00DE472E"/>
    <w:rsid w:val="00DE5805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8C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34C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07F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1738"/>
    <w:rsid w:val="00F62808"/>
    <w:rsid w:val="00F62A3D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4B342C9"/>
  <w15:docId w15:val="{EFEFD8EE-EF1F-4BA0-8A94-F6085A90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CA61F-07DB-4376-BD85-A9A062C19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119DA73-D196-492C-8E8D-FA8BFA313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A63EF1-B51C-4A48-AD26-BB1862A38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F45A0F-46F4-4B0A-8FDD-176474DE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25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7808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2015-04-13T12:29:00Z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